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Medway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Medway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Medway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Medway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Medway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Medway are estimated to have a score of 1-2 on the PGSI (low-risk gambling), whilst </w:t>
      </w:r>
      <w:r w:rsidRPr="00773DF7">
        <w:rPr>
          <w:rFonts w:ascii="Libre Franklin Light" w:hAnsi="Libre Franklin Light" w:cs="Calibri Light"/>
          <w:b/>
          <w:bCs/>
          <w:color w:val="C45911" w:themeColor="accent2" w:themeShade="BF"/>
        </w:rPr>
        <w:t xml:space="preserve">4.1%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36.4% </w:t>
      </w:r>
      <w:r w:rsidRPr="004747BF">
        <w:rPr>
          <w:rFonts w:ascii="Libre Franklin Light" w:eastAsia="Times New Roman" w:hAnsi="Libre Franklin Light" w:cs="Calibri Light"/>
        </w:rPr>
        <w:t xml:space="preserve">of those respondents classified as PGSI 8+ in Medway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Medway is estimated to be </w:t>
      </w:r>
      <w:r w:rsidRPr="00773DF7">
        <w:rPr>
          <w:rFonts w:ascii="Libre Franklin Light" w:eastAsia="Times New Roman" w:hAnsi="Libre Franklin Light" w:cs="Calibri Light"/>
          <w:b/>
          <w:bCs/>
          <w:color w:val="C45911" w:themeColor="accent2" w:themeShade="BF"/>
        </w:rPr>
        <w:t xml:space="preserve">£4,416,202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Medway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Medway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Medway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Medway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edwa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Medway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edwa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Medway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Medway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36.4%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edwa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Medway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Medway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Medway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40.9%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Medway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Medway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Medway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£4,416,202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Medway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£71,933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£1,487,608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£106,567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£29,972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£54,949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£2,665,173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£4,416,202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Medway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Medway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Medway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Medway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Medway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Medway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Medway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Medway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similar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Medway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15.7%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Medway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Medway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Medway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E7C20BF-12E9-4BB9-8225-66096911CD5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